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F2456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del NABBE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911E3E4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063FC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E8C9A9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Jun.1406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Bristol and in all ports and places from</w:t>
      </w:r>
    </w:p>
    <w:p w14:paraId="478D2FD6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there along the coast to Newnham and Bridgewater on one side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Chepstow</w:t>
      </w:r>
      <w:proofErr w:type="spellEnd"/>
    </w:p>
    <w:p w14:paraId="0E70FD9C" w14:textId="77777777" w:rsidR="009E3577" w:rsidRDefault="009E3577" w:rsidP="009E357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Gloucester on the other.    (C.F.R.1405-13 p.6)</w:t>
      </w:r>
    </w:p>
    <w:p w14:paraId="1FBE0D7C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81048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589E1" w14:textId="77777777" w:rsidR="009E3577" w:rsidRDefault="009E3577" w:rsidP="009E35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5AD3B7FF" w14:textId="77777777" w:rsidR="00FD0D70" w:rsidRPr="00FD0D70" w:rsidRDefault="00FD0D7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D0D70" w:rsidRPr="00FD0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60329" w14:textId="77777777" w:rsidR="009E3577" w:rsidRDefault="009E3577" w:rsidP="009139A6">
      <w:r>
        <w:separator/>
      </w:r>
    </w:p>
  </w:endnote>
  <w:endnote w:type="continuationSeparator" w:id="0">
    <w:p w14:paraId="52E7F723" w14:textId="77777777" w:rsidR="009E3577" w:rsidRDefault="009E35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C5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334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08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2734" w14:textId="77777777" w:rsidR="009E3577" w:rsidRDefault="009E3577" w:rsidP="009139A6">
      <w:r>
        <w:separator/>
      </w:r>
    </w:p>
  </w:footnote>
  <w:footnote w:type="continuationSeparator" w:id="0">
    <w:p w14:paraId="6F3F7FE1" w14:textId="77777777" w:rsidR="009E3577" w:rsidRDefault="009E35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06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A3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87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77"/>
    <w:rsid w:val="000666E0"/>
    <w:rsid w:val="002510B7"/>
    <w:rsid w:val="005C130B"/>
    <w:rsid w:val="00826F5C"/>
    <w:rsid w:val="009139A6"/>
    <w:rsid w:val="009448BB"/>
    <w:rsid w:val="009E3577"/>
    <w:rsid w:val="00A3176C"/>
    <w:rsid w:val="00AD0FCB"/>
    <w:rsid w:val="00AE65F8"/>
    <w:rsid w:val="00BA00AB"/>
    <w:rsid w:val="00CB4ED9"/>
    <w:rsid w:val="00EB3209"/>
    <w:rsid w:val="00F5287F"/>
    <w:rsid w:val="00FD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DB2C9"/>
  <w15:chartTrackingRefBased/>
  <w15:docId w15:val="{B68F13BF-7ED2-4A90-87CA-62B03494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2021-07-26T11:07:00Z</dcterms:created>
  <dcterms:modified xsi:type="dcterms:W3CDTF">2021-07-26T11:14:00Z</dcterms:modified>
</cp:coreProperties>
</file>